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Adur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Adur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Adur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Adur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Adur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Adur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Adur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Adur is estimated to be </w:t>
      </w:r>
      <w:r w:rsidRPr="00773DF7">
        <w:rPr>
          <w:rFonts w:ascii="Libre Franklin Light" w:eastAsia="Times New Roman" w:hAnsi="Libre Franklin Light" w:cs="Calibri Light"/>
          <w:b/>
          <w:bCs/>
          <w:color w:val="C45911" w:themeColor="accent2" w:themeShade="BF"/>
        </w:rPr>
        <w:t xml:space="preserve">£2,529,732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Adur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Adur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Adur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Adur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du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Adur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du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Adur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Adur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du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Adur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Adur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Adur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Adur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Adur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Adur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£2,529,732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Adur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£41,205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£852,146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£61,045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£17,169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£31,476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£1,526,691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£2,529,732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Adur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Adur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Adur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Adur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Adur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Adur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Adur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Adur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Adur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Adur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Adur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Adur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3F69245-88CB-4D86-B5C8-87F57A93850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